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3B57B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SONDES (SOUDES)</w:t>
      </w:r>
      <w:r>
        <w:rPr>
          <w:rFonts w:cs="Times New Roman"/>
          <w:szCs w:val="24"/>
        </w:rPr>
        <w:t xml:space="preserve">     (fl.1483)</w:t>
      </w:r>
    </w:p>
    <w:p w14:paraId="10D5E1E4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</w:p>
    <w:p w14:paraId="78478FC3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</w:p>
    <w:p w14:paraId="6C6324EC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Ralph Tracy(q.v.) made a plaint of common recovery against William </w:t>
      </w:r>
    </w:p>
    <w:p w14:paraId="328C5FF4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Miller(q.v.) and his wife, Joan(q.v.).</w:t>
      </w:r>
    </w:p>
    <w:p w14:paraId="4E49F4F9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F11E8">
        <w:rPr>
          <w:rFonts w:cs="Times New Roman"/>
          <w:szCs w:val="24"/>
        </w:rPr>
        <w:t xml:space="preserve">( </w:t>
      </w:r>
      <w:hyperlink r:id="rId6" w:history="1">
        <w:r w:rsidRPr="00DF11E8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 w:rsidRPr="00DF11E8">
        <w:rPr>
          <w:rFonts w:cs="Times New Roman"/>
          <w:szCs w:val="24"/>
        </w:rPr>
        <w:t xml:space="preserve">  )</w:t>
      </w:r>
    </w:p>
    <w:p w14:paraId="0647CC6D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</w:p>
    <w:p w14:paraId="0B7A2E85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</w:p>
    <w:p w14:paraId="69574B47" w14:textId="77777777" w:rsidR="00D05B04" w:rsidRDefault="00D05B04" w:rsidP="00D05B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August 2025</w:t>
      </w:r>
    </w:p>
    <w:p w14:paraId="7DE5BC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4933F" w14:textId="77777777" w:rsidR="00D05B04" w:rsidRDefault="00D05B04" w:rsidP="009139A6">
      <w:r>
        <w:separator/>
      </w:r>
    </w:p>
  </w:endnote>
  <w:endnote w:type="continuationSeparator" w:id="0">
    <w:p w14:paraId="5CDA2188" w14:textId="77777777" w:rsidR="00D05B04" w:rsidRDefault="00D05B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86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B5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76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72EB" w14:textId="77777777" w:rsidR="00D05B04" w:rsidRDefault="00D05B04" w:rsidP="009139A6">
      <w:r>
        <w:separator/>
      </w:r>
    </w:p>
  </w:footnote>
  <w:footnote w:type="continuationSeparator" w:id="0">
    <w:p w14:paraId="27D3EA06" w14:textId="77777777" w:rsidR="00D05B04" w:rsidRDefault="00D05B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91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1B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75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B04"/>
    <w:rsid w:val="000666E0"/>
    <w:rsid w:val="000A2E7A"/>
    <w:rsid w:val="001307AC"/>
    <w:rsid w:val="00190DFA"/>
    <w:rsid w:val="002510B7"/>
    <w:rsid w:val="00270799"/>
    <w:rsid w:val="002737D5"/>
    <w:rsid w:val="00357E4A"/>
    <w:rsid w:val="005906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05B04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7F35C"/>
  <w15:chartTrackingRefBased/>
  <w15:docId w15:val="{5F52D6D0-8C30-4D48-9812-498DDFFD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5B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2025-08-17T20:14:00Z</dcterms:created>
  <dcterms:modified xsi:type="dcterms:W3CDTF">2025-08-17T20:14:00Z</dcterms:modified>
</cp:coreProperties>
</file>